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EC" w:rsidRPr="009255E8" w:rsidRDefault="00E837EC" w:rsidP="008A2CC2">
      <w:pPr>
        <w:pStyle w:val="Heading4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bookmarkStart w:id="0" w:name="_GoBack"/>
      <w:bookmarkEnd w:id="0"/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ПРО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Є</w:t>
      </w: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КТ</w:t>
      </w:r>
    </w:p>
    <w:p w:rsidR="00E837EC" w:rsidRDefault="00E837EC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837EC" w:rsidRPr="003F3694" w:rsidRDefault="00E837EC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1.9pt" o:ole="" fillcolor="window">
            <v:imagedata r:id="rId5" o:title=""/>
          </v:shape>
          <o:OLEObject Type="Embed" ProgID="Paint.Picture" ShapeID="_x0000_i1025" DrawAspect="Content" ObjectID="_1637069564" r:id="rId6"/>
        </w:object>
      </w:r>
    </w:p>
    <w:p w:rsidR="00E837EC" w:rsidRPr="003262CC" w:rsidRDefault="00E837EC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E837EC" w:rsidRPr="003262CC" w:rsidRDefault="00E837EC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E837EC" w:rsidRPr="003262CC" w:rsidRDefault="00E837EC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E837EC" w:rsidRPr="003262CC" w:rsidRDefault="00E837EC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E837EC" w:rsidRPr="003262CC" w:rsidRDefault="00E837EC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п</w:t>
      </w:r>
      <w:r>
        <w:rPr>
          <w:b/>
          <w:bCs/>
          <w:i/>
          <w:iCs/>
        </w:rPr>
        <w:t>’</w:t>
      </w:r>
      <w:r w:rsidRPr="005627E0">
        <w:rPr>
          <w:b/>
          <w:bCs/>
          <w:i/>
          <w:iCs/>
          <w:sz w:val="28"/>
          <w:szCs w:val="28"/>
        </w:rPr>
        <w:t>ят</w:t>
      </w:r>
      <w:r>
        <w:rPr>
          <w:b/>
          <w:bCs/>
          <w:i/>
          <w:iCs/>
          <w:sz w:val="28"/>
          <w:szCs w:val="28"/>
        </w:rPr>
        <w:t>а позачергова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E837EC" w:rsidRPr="003262CC" w:rsidRDefault="00E837EC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E837EC" w:rsidRDefault="00E837EC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E837EC" w:rsidRPr="003262CC" w:rsidRDefault="00E837EC" w:rsidP="008A2CC2">
      <w:pPr>
        <w:jc w:val="center"/>
        <w:rPr>
          <w:b/>
          <w:bCs/>
          <w:i/>
          <w:iCs/>
          <w:sz w:val="28"/>
          <w:szCs w:val="28"/>
        </w:rPr>
      </w:pPr>
    </w:p>
    <w:p w:rsidR="00E837EC" w:rsidRPr="00060CA0" w:rsidRDefault="00E837EC" w:rsidP="008A2CC2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Pr="00060CA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60CA0">
        <w:rPr>
          <w:sz w:val="28"/>
          <w:szCs w:val="28"/>
        </w:rPr>
        <w:t xml:space="preserve"> року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</w:t>
      </w:r>
      <w:r w:rsidRPr="0020463A">
        <w:rPr>
          <w:sz w:val="28"/>
          <w:szCs w:val="28"/>
        </w:rPr>
        <w:t>__</w:t>
      </w:r>
      <w:r w:rsidRPr="00060CA0">
        <w:rPr>
          <w:sz w:val="28"/>
          <w:szCs w:val="28"/>
          <w:u w:val="single"/>
        </w:rPr>
        <w:t xml:space="preserve">   </w:t>
      </w:r>
    </w:p>
    <w:p w:rsidR="00E837EC" w:rsidRDefault="00E837EC" w:rsidP="008A2CC2">
      <w:pPr>
        <w:jc w:val="both"/>
      </w:pPr>
    </w:p>
    <w:p w:rsidR="00E837EC" w:rsidRDefault="00E837EC" w:rsidP="008A2CC2">
      <w:pPr>
        <w:rPr>
          <w:sz w:val="28"/>
          <w:szCs w:val="28"/>
        </w:rPr>
      </w:pPr>
      <w:r>
        <w:rPr>
          <w:sz w:val="28"/>
          <w:szCs w:val="28"/>
        </w:rPr>
        <w:t xml:space="preserve">Про преміювання заступника голови                                                                                      районної ради </w:t>
      </w: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E837EC" w:rsidRDefault="00E837EC" w:rsidP="008A2CC2">
      <w:pPr>
        <w:ind w:firstLine="708"/>
        <w:jc w:val="both"/>
        <w:rPr>
          <w:sz w:val="28"/>
          <w:szCs w:val="28"/>
        </w:rPr>
      </w:pPr>
    </w:p>
    <w:p w:rsidR="00E837EC" w:rsidRDefault="00E837EC" w:rsidP="008A2CC2">
      <w:pPr>
        <w:pStyle w:val="BodyText"/>
        <w:ind w:firstLine="708"/>
        <w:jc w:val="both"/>
        <w:rPr>
          <w:lang w:val="ru-RU"/>
        </w:rPr>
      </w:pPr>
      <w:r>
        <w:t>1. Преміювати заступника голови районної ради Шевченка І.О. до Дня місцевого самоврядування у розмірі 65 відсотків посадового окладу  у межах економії фонду оплати праці</w:t>
      </w:r>
      <w:r>
        <w:rPr>
          <w:lang w:val="ru-RU"/>
        </w:rPr>
        <w:t>.</w:t>
      </w:r>
    </w:p>
    <w:p w:rsidR="00E837EC" w:rsidRPr="00DA43C2" w:rsidRDefault="00E837EC" w:rsidP="008A2CC2">
      <w:pPr>
        <w:pStyle w:val="BodyText"/>
        <w:ind w:firstLine="708"/>
        <w:jc w:val="both"/>
        <w:rPr>
          <w:lang w:val="ru-RU"/>
        </w:rPr>
      </w:pPr>
    </w:p>
    <w:p w:rsidR="00E837EC" w:rsidRDefault="00E837EC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провести розрахунок в межах затвердженого кошторису на оплату праці  поточного  року.</w:t>
      </w:r>
    </w:p>
    <w:p w:rsidR="00E837EC" w:rsidRDefault="00E837EC" w:rsidP="008A2CC2">
      <w:pPr>
        <w:pStyle w:val="BodyText"/>
      </w:pPr>
    </w:p>
    <w:p w:rsidR="00E837EC" w:rsidRDefault="00E837EC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О.П. Покутній </w:t>
      </w:r>
    </w:p>
    <w:p w:rsidR="00E837EC" w:rsidRPr="00D61588" w:rsidRDefault="00E837EC" w:rsidP="008A2CC2">
      <w:pPr>
        <w:jc w:val="both"/>
        <w:rPr>
          <w:sz w:val="28"/>
          <w:szCs w:val="28"/>
          <w:lang w:val="ru-RU"/>
        </w:rPr>
      </w:pPr>
    </w:p>
    <w:p w:rsidR="00E837EC" w:rsidRPr="00DA43C2" w:rsidRDefault="00E837EC" w:rsidP="008A2CC2">
      <w:pPr>
        <w:jc w:val="both"/>
        <w:rPr>
          <w:sz w:val="28"/>
          <w:szCs w:val="28"/>
        </w:rPr>
      </w:pPr>
      <w:r w:rsidRPr="00DA43C2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A43C2">
        <w:rPr>
          <w:sz w:val="28"/>
          <w:szCs w:val="28"/>
        </w:rPr>
        <w:t xml:space="preserve">кт рішення підготовлений відділом </w:t>
      </w:r>
    </w:p>
    <w:p w:rsidR="00E837EC" w:rsidRPr="00DA43C2" w:rsidRDefault="00E837EC" w:rsidP="008A2CC2">
      <w:pPr>
        <w:pStyle w:val="BodyText"/>
      </w:pPr>
      <w:r w:rsidRPr="00DA43C2">
        <w:t xml:space="preserve">фінансово-господарського забезпечення </w:t>
      </w:r>
    </w:p>
    <w:p w:rsidR="00E837EC" w:rsidRDefault="00E837EC" w:rsidP="008A2CC2">
      <w:pPr>
        <w:pStyle w:val="BodyText"/>
      </w:pPr>
      <w:r w:rsidRPr="00DA43C2">
        <w:t>виконавчого апарату районної ради</w:t>
      </w:r>
    </w:p>
    <w:p w:rsidR="00E837EC" w:rsidRDefault="00E837EC" w:rsidP="008A2CC2">
      <w:pPr>
        <w:pStyle w:val="BodyText"/>
      </w:pPr>
    </w:p>
    <w:p w:rsidR="00E837EC" w:rsidRDefault="00E837EC" w:rsidP="008A2CC2">
      <w:pPr>
        <w:pStyle w:val="BodyText"/>
      </w:pPr>
      <w:r>
        <w:t>Начальник відділу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В.М.Макушина</w:t>
      </w:r>
    </w:p>
    <w:p w:rsidR="00E837EC" w:rsidRDefault="00E837EC" w:rsidP="008A2CC2">
      <w:pPr>
        <w:pStyle w:val="BodyText"/>
      </w:pPr>
    </w:p>
    <w:p w:rsidR="00E837EC" w:rsidRDefault="00E837EC" w:rsidP="008A2CC2">
      <w:pPr>
        <w:pStyle w:val="BodyText"/>
      </w:pPr>
      <w:r>
        <w:t>Аркуш погодження додається.</w:t>
      </w:r>
    </w:p>
    <w:p w:rsidR="00E837EC" w:rsidRDefault="00E837EC" w:rsidP="008A2CC2">
      <w:pPr>
        <w:pStyle w:val="BodyText"/>
      </w:pPr>
    </w:p>
    <w:p w:rsidR="00E837EC" w:rsidRDefault="00E837EC" w:rsidP="008A2CC2">
      <w:pPr>
        <w:pStyle w:val="BodyText"/>
      </w:pPr>
    </w:p>
    <w:p w:rsidR="00E837EC" w:rsidRPr="00986374" w:rsidRDefault="00E837EC" w:rsidP="008A2CC2">
      <w:pPr>
        <w:pStyle w:val="Heading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37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E837EC" w:rsidRPr="00986374" w:rsidRDefault="00E837EC" w:rsidP="008A2CC2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>до про</w:t>
      </w:r>
      <w:r>
        <w:rPr>
          <w:b/>
          <w:bCs/>
          <w:sz w:val="28"/>
          <w:szCs w:val="28"/>
        </w:rPr>
        <w:t>є</w:t>
      </w:r>
      <w:r w:rsidRPr="00986374">
        <w:rPr>
          <w:b/>
          <w:bCs/>
          <w:sz w:val="28"/>
          <w:szCs w:val="28"/>
        </w:rPr>
        <w:t xml:space="preserve">кту рішення районної ради </w:t>
      </w:r>
    </w:p>
    <w:p w:rsidR="00E837EC" w:rsidRPr="00E01EC6" w:rsidRDefault="00E837EC" w:rsidP="008A2CC2">
      <w:pPr>
        <w:jc w:val="center"/>
        <w:rPr>
          <w:b/>
          <w:bCs/>
          <w:sz w:val="28"/>
          <w:szCs w:val="28"/>
          <w:lang w:val="ru-RU"/>
        </w:rPr>
      </w:pPr>
      <w:r w:rsidRPr="006F249A">
        <w:rPr>
          <w:b/>
          <w:bCs/>
          <w:sz w:val="28"/>
          <w:szCs w:val="28"/>
        </w:rPr>
        <w:t>«Про преміювання  заступника голови районної ради у 201</w:t>
      </w:r>
      <w:r>
        <w:rPr>
          <w:b/>
          <w:bCs/>
          <w:sz w:val="28"/>
          <w:szCs w:val="28"/>
        </w:rPr>
        <w:t>9</w:t>
      </w:r>
      <w:r w:rsidRPr="006F249A">
        <w:rPr>
          <w:b/>
          <w:bCs/>
          <w:sz w:val="28"/>
          <w:szCs w:val="28"/>
        </w:rPr>
        <w:t xml:space="preserve"> році»</w:t>
      </w:r>
      <w:r>
        <w:rPr>
          <w:b/>
          <w:bCs/>
          <w:sz w:val="28"/>
          <w:szCs w:val="28"/>
        </w:rPr>
        <w:t xml:space="preserve"> </w:t>
      </w:r>
    </w:p>
    <w:p w:rsidR="00E837EC" w:rsidRDefault="00E837EC" w:rsidP="008A2CC2">
      <w:pPr>
        <w:rPr>
          <w:sz w:val="28"/>
          <w:szCs w:val="28"/>
        </w:rPr>
      </w:pPr>
    </w:p>
    <w:p w:rsidR="00E837EC" w:rsidRDefault="00E837EC" w:rsidP="008A2CC2">
      <w:pPr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</w:t>
      </w:r>
      <w:r>
        <w:rPr>
          <w:sz w:val="28"/>
          <w:szCs w:val="28"/>
        </w:rPr>
        <w:t>є</w:t>
      </w:r>
      <w:r w:rsidRPr="00C36D94">
        <w:rPr>
          <w:sz w:val="28"/>
          <w:szCs w:val="28"/>
        </w:rPr>
        <w:t>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9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E837EC" w:rsidRPr="00986374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pStyle w:val="BodyText"/>
        <w:ind w:firstLine="708"/>
        <w:jc w:val="both"/>
      </w:pPr>
      <w:r>
        <w:t>Проєктом рішення пропонується преміювати заступника голови ради</w:t>
      </w:r>
      <w:r w:rsidRPr="007F3667">
        <w:t xml:space="preserve"> </w:t>
      </w:r>
      <w:r>
        <w:t>до Дня місцевого самоврядування у розмірі 65  відсотків посадового окладу  у межах видатків на оплату праці.</w:t>
      </w:r>
    </w:p>
    <w:p w:rsidR="00E837EC" w:rsidRDefault="00E837EC" w:rsidP="008A2CC2">
      <w:pPr>
        <w:tabs>
          <w:tab w:val="left" w:pos="1544"/>
        </w:tabs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pStyle w:val="BodyText"/>
      </w:pPr>
      <w:r>
        <w:t>Начальник відділу фінансово-господарського</w:t>
      </w:r>
    </w:p>
    <w:p w:rsidR="00E837EC" w:rsidRDefault="00E837EC" w:rsidP="008A2CC2">
      <w:pPr>
        <w:pStyle w:val="BodyText"/>
      </w:pPr>
      <w:r>
        <w:t>забезпечення, головний бухгалтер виконавчого</w:t>
      </w:r>
    </w:p>
    <w:p w:rsidR="00E837EC" w:rsidRDefault="00E837EC" w:rsidP="008A2CC2">
      <w:pPr>
        <w:pStyle w:val="BodyText"/>
      </w:pPr>
      <w:r>
        <w:t>апарату районної ради                                                                   В.М. Макушина</w:t>
      </w: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8A2CC2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p w:rsidR="00E837EC" w:rsidRDefault="00E837EC" w:rsidP="009255E8">
      <w:pPr>
        <w:jc w:val="both"/>
        <w:rPr>
          <w:sz w:val="28"/>
          <w:szCs w:val="28"/>
        </w:rPr>
      </w:pPr>
    </w:p>
    <w:sectPr w:rsidR="00E837EC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5CB6"/>
    <w:rsid w:val="00034847"/>
    <w:rsid w:val="00036F92"/>
    <w:rsid w:val="00060CA0"/>
    <w:rsid w:val="00060FEC"/>
    <w:rsid w:val="00063B08"/>
    <w:rsid w:val="00066537"/>
    <w:rsid w:val="000A5CC2"/>
    <w:rsid w:val="000B6E50"/>
    <w:rsid w:val="000D4229"/>
    <w:rsid w:val="000D7E46"/>
    <w:rsid w:val="0010079C"/>
    <w:rsid w:val="00121A74"/>
    <w:rsid w:val="00156D88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200F98"/>
    <w:rsid w:val="0020463A"/>
    <w:rsid w:val="0020619B"/>
    <w:rsid w:val="002061CE"/>
    <w:rsid w:val="0021398A"/>
    <w:rsid w:val="00213ABC"/>
    <w:rsid w:val="00213EB5"/>
    <w:rsid w:val="002233C1"/>
    <w:rsid w:val="00276F04"/>
    <w:rsid w:val="00282CB5"/>
    <w:rsid w:val="002B2560"/>
    <w:rsid w:val="002C49EE"/>
    <w:rsid w:val="00312F13"/>
    <w:rsid w:val="0032288A"/>
    <w:rsid w:val="003262CC"/>
    <w:rsid w:val="00326674"/>
    <w:rsid w:val="00333B97"/>
    <w:rsid w:val="0034007C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627E0"/>
    <w:rsid w:val="00582884"/>
    <w:rsid w:val="005C7A2C"/>
    <w:rsid w:val="005D2C39"/>
    <w:rsid w:val="005D6234"/>
    <w:rsid w:val="006010CB"/>
    <w:rsid w:val="00605E05"/>
    <w:rsid w:val="0061058F"/>
    <w:rsid w:val="00611B23"/>
    <w:rsid w:val="00625D59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26D24"/>
    <w:rsid w:val="00757672"/>
    <w:rsid w:val="00766FF0"/>
    <w:rsid w:val="007736EB"/>
    <w:rsid w:val="007A2FD2"/>
    <w:rsid w:val="007A388B"/>
    <w:rsid w:val="007A4B8B"/>
    <w:rsid w:val="007C3658"/>
    <w:rsid w:val="007F3667"/>
    <w:rsid w:val="00805A2C"/>
    <w:rsid w:val="00806CC6"/>
    <w:rsid w:val="008143F8"/>
    <w:rsid w:val="0081678F"/>
    <w:rsid w:val="00834133"/>
    <w:rsid w:val="00834596"/>
    <w:rsid w:val="00847BA2"/>
    <w:rsid w:val="0086430C"/>
    <w:rsid w:val="00866752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5F9F"/>
    <w:rsid w:val="00A27E72"/>
    <w:rsid w:val="00A3006E"/>
    <w:rsid w:val="00A3713E"/>
    <w:rsid w:val="00A5067E"/>
    <w:rsid w:val="00A65BED"/>
    <w:rsid w:val="00A75D48"/>
    <w:rsid w:val="00A9316F"/>
    <w:rsid w:val="00AA4A17"/>
    <w:rsid w:val="00AC5116"/>
    <w:rsid w:val="00AF22CD"/>
    <w:rsid w:val="00B0286F"/>
    <w:rsid w:val="00B2147A"/>
    <w:rsid w:val="00B4390D"/>
    <w:rsid w:val="00B46DAE"/>
    <w:rsid w:val="00B46F75"/>
    <w:rsid w:val="00B6516B"/>
    <w:rsid w:val="00B6528D"/>
    <w:rsid w:val="00B80721"/>
    <w:rsid w:val="00B813A2"/>
    <w:rsid w:val="00B835C5"/>
    <w:rsid w:val="00B90AC9"/>
    <w:rsid w:val="00B9315F"/>
    <w:rsid w:val="00BC11D2"/>
    <w:rsid w:val="00BC6237"/>
    <w:rsid w:val="00BE5195"/>
    <w:rsid w:val="00BF3BD7"/>
    <w:rsid w:val="00C27835"/>
    <w:rsid w:val="00C3396C"/>
    <w:rsid w:val="00C36D94"/>
    <w:rsid w:val="00C37E83"/>
    <w:rsid w:val="00C51A17"/>
    <w:rsid w:val="00C53814"/>
    <w:rsid w:val="00C5420A"/>
    <w:rsid w:val="00C76657"/>
    <w:rsid w:val="00C85D0B"/>
    <w:rsid w:val="00C91FD2"/>
    <w:rsid w:val="00CB6D3B"/>
    <w:rsid w:val="00CB7298"/>
    <w:rsid w:val="00CC3AE6"/>
    <w:rsid w:val="00CC5DDA"/>
    <w:rsid w:val="00CC7F82"/>
    <w:rsid w:val="00CE4F53"/>
    <w:rsid w:val="00CF4522"/>
    <w:rsid w:val="00CF5FBD"/>
    <w:rsid w:val="00D14495"/>
    <w:rsid w:val="00D15CE1"/>
    <w:rsid w:val="00D32F67"/>
    <w:rsid w:val="00D37A78"/>
    <w:rsid w:val="00D45585"/>
    <w:rsid w:val="00D61588"/>
    <w:rsid w:val="00D81803"/>
    <w:rsid w:val="00D879D9"/>
    <w:rsid w:val="00D9585F"/>
    <w:rsid w:val="00DA43C2"/>
    <w:rsid w:val="00DC2D79"/>
    <w:rsid w:val="00DD0FDD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5AD1"/>
    <w:rsid w:val="00E837EC"/>
    <w:rsid w:val="00E852F0"/>
    <w:rsid w:val="00E930EB"/>
    <w:rsid w:val="00EA3CF3"/>
    <w:rsid w:val="00EC79AC"/>
    <w:rsid w:val="00EE35D2"/>
    <w:rsid w:val="00F4105A"/>
    <w:rsid w:val="00F459E3"/>
    <w:rsid w:val="00F45DD5"/>
    <w:rsid w:val="00F67F7C"/>
    <w:rsid w:val="00F70FCF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1">
    <w:name w:val="Заголовок1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9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1556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5</cp:revision>
  <cp:lastPrinted>2019-12-05T14:41:00Z</cp:lastPrinted>
  <dcterms:created xsi:type="dcterms:W3CDTF">2019-12-05T13:43:00Z</dcterms:created>
  <dcterms:modified xsi:type="dcterms:W3CDTF">2019-12-05T14:46:00Z</dcterms:modified>
</cp:coreProperties>
</file>